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A4574" w14:textId="77777777" w:rsidR="00083908" w:rsidRDefault="00083908" w:rsidP="00083908">
      <w:pPr>
        <w:pStyle w:val="NoSpacing"/>
      </w:pPr>
      <w:r>
        <w:rPr>
          <w:u w:val="single"/>
        </w:rPr>
        <w:t>Thomas MILDE</w:t>
      </w:r>
      <w:r>
        <w:t xml:space="preserve">       (fl.1430)</w:t>
      </w:r>
    </w:p>
    <w:p w14:paraId="6017603C" w14:textId="77777777" w:rsidR="00083908" w:rsidRDefault="00083908" w:rsidP="00083908">
      <w:pPr>
        <w:pStyle w:val="NoSpacing"/>
      </w:pPr>
      <w:r>
        <w:t>of Bury St.Edmunds. Bailiff.</w:t>
      </w:r>
    </w:p>
    <w:p w14:paraId="7BD3C99E" w14:textId="77777777" w:rsidR="00083908" w:rsidRDefault="00083908" w:rsidP="00083908">
      <w:pPr>
        <w:pStyle w:val="NoSpacing"/>
      </w:pPr>
    </w:p>
    <w:p w14:paraId="06EA9ADA" w14:textId="4C78E8B3" w:rsidR="00083908" w:rsidRDefault="00083908" w:rsidP="00083908">
      <w:pPr>
        <w:pStyle w:val="NoSpacing"/>
      </w:pPr>
    </w:p>
    <w:p w14:paraId="4E1D0839" w14:textId="77777777" w:rsidR="004D0359" w:rsidRPr="004D0359" w:rsidRDefault="004D0359" w:rsidP="004D03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zCs w:val="20"/>
        </w:rPr>
      </w:pPr>
    </w:p>
    <w:p w14:paraId="4AD15A1C" w14:textId="77777777" w:rsidR="004D0359" w:rsidRPr="004D0359" w:rsidRDefault="004D0359" w:rsidP="004D03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zCs w:val="20"/>
        </w:rPr>
      </w:pPr>
      <w:r w:rsidRPr="004D0359">
        <w:rPr>
          <w:rFonts w:eastAsia="Times New Roman"/>
          <w:szCs w:val="20"/>
        </w:rPr>
        <w:t>10 Oct.1429</w:t>
      </w:r>
      <w:r w:rsidRPr="004D0359">
        <w:rPr>
          <w:rFonts w:eastAsia="Times New Roman"/>
          <w:szCs w:val="20"/>
        </w:rPr>
        <w:tab/>
        <w:t>He was one of those who witnessed the mortgaging of a messuage in</w:t>
      </w:r>
    </w:p>
    <w:p w14:paraId="5C7AB11F" w14:textId="77777777" w:rsidR="004D0359" w:rsidRPr="004D0359" w:rsidRDefault="004D0359" w:rsidP="004D03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zCs w:val="20"/>
        </w:rPr>
      </w:pPr>
      <w:r w:rsidRPr="004D0359">
        <w:rPr>
          <w:rFonts w:eastAsia="Times New Roman"/>
          <w:szCs w:val="20"/>
        </w:rPr>
        <w:tab/>
      </w:r>
      <w:r w:rsidRPr="004D0359">
        <w:rPr>
          <w:rFonts w:eastAsia="Times New Roman"/>
          <w:szCs w:val="20"/>
        </w:rPr>
        <w:tab/>
      </w:r>
      <w:smartTag w:uri="urn:schemas-microsoft-com:office:smarttags" w:element="Street">
        <w:smartTag w:uri="urn:schemas-microsoft-com:office:smarttags" w:element="address">
          <w:r w:rsidRPr="004D0359">
            <w:rPr>
              <w:rFonts w:eastAsia="Times New Roman"/>
              <w:szCs w:val="20"/>
            </w:rPr>
            <w:t>Westgate Street</w:t>
          </w:r>
        </w:smartTag>
      </w:smartTag>
      <w:r w:rsidRPr="004D0359">
        <w:rPr>
          <w:rFonts w:eastAsia="Times New Roman"/>
          <w:szCs w:val="20"/>
        </w:rPr>
        <w:t xml:space="preserve"> by John Gylly(q.v.) and Nicholas Muryell(q.v.) to John</w:t>
      </w:r>
    </w:p>
    <w:p w14:paraId="69E9E101" w14:textId="77777777" w:rsidR="004D0359" w:rsidRPr="004D0359" w:rsidRDefault="004D0359" w:rsidP="004D03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zCs w:val="20"/>
        </w:rPr>
      </w:pPr>
      <w:r w:rsidRPr="004D0359">
        <w:rPr>
          <w:rFonts w:eastAsia="Times New Roman"/>
          <w:szCs w:val="20"/>
        </w:rPr>
        <w:tab/>
      </w:r>
      <w:r w:rsidRPr="004D0359">
        <w:rPr>
          <w:rFonts w:eastAsia="Times New Roman"/>
          <w:szCs w:val="20"/>
        </w:rPr>
        <w:tab/>
        <w:t>Neweman(q.v.) and his wife, John Coote(q.v.) and Thomas Carbonell.</w:t>
      </w:r>
    </w:p>
    <w:p w14:paraId="5584002E" w14:textId="62DD1DDF" w:rsidR="004D0359" w:rsidRPr="004D0359" w:rsidRDefault="004D0359" w:rsidP="004D035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zCs w:val="20"/>
        </w:rPr>
      </w:pPr>
      <w:r w:rsidRPr="004D0359">
        <w:rPr>
          <w:rFonts w:eastAsia="Times New Roman"/>
          <w:szCs w:val="20"/>
        </w:rPr>
        <w:tab/>
      </w:r>
      <w:r w:rsidRPr="004D0359">
        <w:rPr>
          <w:rFonts w:eastAsia="Times New Roman"/>
          <w:szCs w:val="20"/>
        </w:rPr>
        <w:tab/>
        <w:t>(</w:t>
      </w:r>
      <w:hyperlink r:id="rId6" w:history="1">
        <w:r w:rsidRPr="004D0359">
          <w:rPr>
            <w:rFonts w:eastAsia="Times New Roman"/>
            <w:color w:val="0000FF"/>
            <w:szCs w:val="20"/>
            <w:u w:val="single"/>
          </w:rPr>
          <w:t>http://janus.lib.cam.ac.uk</w:t>
        </w:r>
      </w:hyperlink>
      <w:r w:rsidRPr="004D0359">
        <w:rPr>
          <w:rFonts w:eastAsia="Times New Roman"/>
          <w:szCs w:val="20"/>
        </w:rPr>
        <w:t>)</w:t>
      </w:r>
    </w:p>
    <w:p w14:paraId="714358C3" w14:textId="77777777" w:rsidR="00083908" w:rsidRDefault="00083908" w:rsidP="00083908">
      <w:pPr>
        <w:pStyle w:val="NoSpacing"/>
        <w:ind w:left="1440" w:hanging="1140"/>
      </w:pPr>
      <w:r>
        <w:t>Apr.1430</w:t>
      </w:r>
      <w:r>
        <w:tab/>
        <w:t xml:space="preserve">He was a witness when Robert Brook(q.v.) granted a grange with a garden adjacent in the suburbs of Bury to Adam Costyn(q.v.), Roger Messanger(q.v.) and John Bebill(q.v.) all of Bury.   </w:t>
      </w:r>
    </w:p>
    <w:p w14:paraId="3FB11A30" w14:textId="77777777" w:rsidR="00083908" w:rsidRDefault="00083908" w:rsidP="00083908">
      <w:pPr>
        <w:pStyle w:val="NoSpacing"/>
        <w:ind w:left="1440"/>
      </w:pPr>
      <w:r>
        <w:t>(</w:t>
      </w:r>
      <w:hyperlink r:id="rId7" w:history="1">
        <w:r w:rsidRPr="0025184F">
          <w:rPr>
            <w:rStyle w:val="Hyperlink"/>
          </w:rPr>
          <w:t>www.nationalarchives.gov.uk/a2a</w:t>
        </w:r>
      </w:hyperlink>
      <w:r>
        <w:t xml:space="preserve">  ref.EL13/12/4)</w:t>
      </w:r>
    </w:p>
    <w:p w14:paraId="08468C44" w14:textId="77777777" w:rsidR="00083908" w:rsidRDefault="00083908" w:rsidP="00083908">
      <w:pPr>
        <w:pStyle w:val="NoSpacing"/>
      </w:pPr>
    </w:p>
    <w:p w14:paraId="157FC49A" w14:textId="77777777" w:rsidR="00083908" w:rsidRDefault="00083908" w:rsidP="00083908">
      <w:pPr>
        <w:pStyle w:val="NoSpacing"/>
      </w:pPr>
    </w:p>
    <w:p w14:paraId="61A60EC0" w14:textId="57CFEBF9" w:rsidR="00E47068" w:rsidRDefault="00083908" w:rsidP="00083908">
      <w:pPr>
        <w:pStyle w:val="NoSpacing"/>
      </w:pPr>
      <w:r>
        <w:t>21 May 2014</w:t>
      </w:r>
    </w:p>
    <w:p w14:paraId="5E9C81E0" w14:textId="356959BD" w:rsidR="004D0359" w:rsidRPr="00C009D8" w:rsidRDefault="004D0359" w:rsidP="00083908">
      <w:pPr>
        <w:pStyle w:val="NoSpacing"/>
      </w:pPr>
      <w:r>
        <w:t>27 June 2020</w:t>
      </w:r>
    </w:p>
    <w:sectPr w:rsidR="004D0359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075D9" w14:textId="77777777" w:rsidR="00083908" w:rsidRDefault="00083908" w:rsidP="00920DE3">
      <w:pPr>
        <w:spacing w:after="0" w:line="240" w:lineRule="auto"/>
      </w:pPr>
      <w:r>
        <w:separator/>
      </w:r>
    </w:p>
  </w:endnote>
  <w:endnote w:type="continuationSeparator" w:id="0">
    <w:p w14:paraId="3CF06780" w14:textId="77777777" w:rsidR="00083908" w:rsidRDefault="0008390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0DC1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15288" w14:textId="77777777" w:rsidR="00C009D8" w:rsidRPr="00C009D8" w:rsidRDefault="00C009D8">
    <w:pPr>
      <w:pStyle w:val="Footer"/>
    </w:pPr>
    <w:r>
      <w:t>Copyright I.S.Rogers 9 August 2013</w:t>
    </w:r>
  </w:p>
  <w:p w14:paraId="6777EB7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E6912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0CE8A" w14:textId="77777777" w:rsidR="00083908" w:rsidRDefault="00083908" w:rsidP="00920DE3">
      <w:pPr>
        <w:spacing w:after="0" w:line="240" w:lineRule="auto"/>
      </w:pPr>
      <w:r>
        <w:separator/>
      </w:r>
    </w:p>
  </w:footnote>
  <w:footnote w:type="continuationSeparator" w:id="0">
    <w:p w14:paraId="07C45907" w14:textId="77777777" w:rsidR="00083908" w:rsidRDefault="0008390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0B4F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2990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2E3F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908"/>
    <w:rsid w:val="00083908"/>
    <w:rsid w:val="00120749"/>
    <w:rsid w:val="004D03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  <w14:docId w14:val="446BBF5C"/>
  <w15:docId w15:val="{C61ECC9B-6D35-446F-9307-DD52E6D4C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839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anus.lib.ca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2014-07-10T18:54:00Z</dcterms:created>
  <dcterms:modified xsi:type="dcterms:W3CDTF">2020-06-27T19:18:00Z</dcterms:modified>
</cp:coreProperties>
</file>